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7DF46C1C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 w:rsidR="007544F1">
        <w:rPr>
          <w:bCs/>
          <w:noProof w:val="0"/>
          <w:sz w:val="24"/>
          <w:szCs w:val="24"/>
        </w:rPr>
        <w:t>N WG1 Meeting #92</w:t>
      </w:r>
      <w:r w:rsidR="001348FE">
        <w:rPr>
          <w:bCs/>
          <w:noProof w:val="0"/>
          <w:sz w:val="24"/>
          <w:szCs w:val="24"/>
        </w:rPr>
        <w:tab/>
        <w:t>R1-18</w:t>
      </w:r>
      <w:r w:rsidR="00E973A1">
        <w:rPr>
          <w:bCs/>
          <w:noProof w:val="0"/>
          <w:sz w:val="24"/>
          <w:szCs w:val="24"/>
        </w:rPr>
        <w:t>03449</w:t>
      </w:r>
    </w:p>
    <w:p w14:paraId="46D573ED" w14:textId="09A366AC" w:rsidR="00F110CD" w:rsidRPr="00C84F38" w:rsidRDefault="007544F1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Athens, Greece, February 26</w:t>
      </w:r>
      <w:r w:rsidRPr="007544F1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March 2</w:t>
      </w:r>
      <w:r w:rsidRPr="007544F1">
        <w:rPr>
          <w:bCs/>
          <w:noProof w:val="0"/>
          <w:sz w:val="24"/>
          <w:szCs w:val="24"/>
          <w:vertAlign w:val="superscript"/>
        </w:rPr>
        <w:t>nd</w:t>
      </w:r>
      <w:r w:rsidR="00F110CD" w:rsidRPr="00C84F38">
        <w:rPr>
          <w:bCs/>
          <w:noProof w:val="0"/>
          <w:sz w:val="24"/>
          <w:szCs w:val="24"/>
        </w:rPr>
        <w:t>, 2018</w:t>
      </w:r>
    </w:p>
    <w:p w14:paraId="30E02940" w14:textId="77777777" w:rsidR="00CA26CE" w:rsidRPr="00F110CD" w:rsidRDefault="00CA26CE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44DCB55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E61DC49">
        <w:rPr>
          <w:rFonts w:cs="Arial"/>
          <w:b/>
          <w:bCs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B4207">
        <w:rPr>
          <w:rFonts w:cs="Arial"/>
          <w:b/>
          <w:bCs/>
          <w:sz w:val="24"/>
          <w:szCs w:val="24"/>
        </w:rPr>
        <w:t>7</w:t>
      </w:r>
      <w:r w:rsidR="0052773A" w:rsidRPr="3E61DC49">
        <w:rPr>
          <w:rFonts w:cs="Arial"/>
          <w:b/>
          <w:bCs/>
          <w:sz w:val="24"/>
          <w:szCs w:val="24"/>
        </w:rPr>
        <w:t>.</w:t>
      </w:r>
      <w:r w:rsidR="007544F1">
        <w:rPr>
          <w:rFonts w:cs="Arial"/>
          <w:b/>
          <w:bCs/>
          <w:sz w:val="24"/>
          <w:szCs w:val="24"/>
        </w:rPr>
        <w:t>1.</w:t>
      </w:r>
      <w:r w:rsidR="0052773A" w:rsidRPr="3E61DC49">
        <w:rPr>
          <w:rFonts w:cs="Arial"/>
          <w:b/>
          <w:bCs/>
          <w:sz w:val="24"/>
          <w:szCs w:val="24"/>
        </w:rPr>
        <w:t>3.3.1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3F1C4BB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63DC3">
        <w:rPr>
          <w:rFonts w:ascii="Arial" w:hAnsi="Arial" w:cs="Arial"/>
          <w:b/>
          <w:bCs/>
          <w:sz w:val="24"/>
          <w:szCs w:val="24"/>
        </w:rPr>
        <w:t>Draft time domain resource allocation proposal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32BDB5DA" w:rsidR="00ED1327" w:rsidRPr="00ED1327" w:rsidRDefault="0034111C" w:rsidP="00ED1327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126A303" w14:textId="25569985" w:rsidR="00ED1327" w:rsidRDefault="00463DC3" w:rsidP="00ED1327">
      <w:r>
        <w:t>This contribution suggest basis for further discussion for time domain resource allocation.</w:t>
      </w:r>
    </w:p>
    <w:p w14:paraId="64324421" w14:textId="77777777" w:rsidR="00A240D8" w:rsidRDefault="00A240D8" w:rsidP="00390935">
      <w:pPr>
        <w:rPr>
          <w:lang w:eastAsia="ja-JP"/>
        </w:rPr>
      </w:pPr>
    </w:p>
    <w:p w14:paraId="6B15AE9D" w14:textId="66DF887D" w:rsidR="00FB22D7" w:rsidRDefault="00463DC3" w:rsidP="00FB22D7">
      <w:pPr>
        <w:pStyle w:val="Heading1"/>
      </w:pPr>
      <w:r>
        <w:rPr>
          <w:color w:val="000000"/>
        </w:rPr>
        <w:t>2</w:t>
      </w:r>
      <w:r w:rsidR="00FB22D7">
        <w:rPr>
          <w:color w:val="000000"/>
        </w:rPr>
        <w:tab/>
      </w:r>
      <w:r w:rsidR="00490A39">
        <w:t>Time domain resource allocation</w:t>
      </w:r>
    </w:p>
    <w:p w14:paraId="281B87A8" w14:textId="548F3346" w:rsidR="001A5C7B" w:rsidRPr="009D4F88" w:rsidRDefault="001A5C7B" w:rsidP="001A5C7B">
      <w:pPr>
        <w:rPr>
          <w:b/>
        </w:rPr>
      </w:pPr>
      <w:r w:rsidRPr="009D4F88">
        <w:rPr>
          <w:b/>
          <w:highlight w:val="yellow"/>
        </w:rPr>
        <w:t>Possible offline consensus</w:t>
      </w:r>
    </w:p>
    <w:p w14:paraId="5E7B749D" w14:textId="101AF5DA" w:rsidR="002C7276" w:rsidRPr="002815FA" w:rsidRDefault="002C7276" w:rsidP="0048134D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 xml:space="preserve">Define separate </w:t>
      </w:r>
      <w:r w:rsidR="0048134D" w:rsidRPr="002815FA">
        <w:rPr>
          <w:sz w:val="20"/>
          <w:szCs w:val="20"/>
          <w:lang w:val="en-US"/>
        </w:rPr>
        <w:t xml:space="preserve">fixed </w:t>
      </w:r>
      <w:r w:rsidRPr="002815FA">
        <w:rPr>
          <w:sz w:val="20"/>
          <w:szCs w:val="20"/>
          <w:lang w:val="en-US"/>
        </w:rPr>
        <w:t xml:space="preserve">time domain resource allocation values for </w:t>
      </w:r>
      <w:r w:rsidR="00070D21" w:rsidRPr="002815FA">
        <w:rPr>
          <w:sz w:val="20"/>
          <w:szCs w:val="20"/>
          <w:lang w:val="en-US"/>
        </w:rPr>
        <w:t>each</w:t>
      </w:r>
      <w:r w:rsidRPr="002815FA">
        <w:rPr>
          <w:sz w:val="20"/>
          <w:szCs w:val="20"/>
          <w:lang w:val="en-US"/>
        </w:rPr>
        <w:t xml:space="preserve"> </w:t>
      </w:r>
      <w:r w:rsidR="0048134D" w:rsidRPr="002815FA">
        <w:rPr>
          <w:sz w:val="20"/>
          <w:szCs w:val="20"/>
          <w:lang w:val="en-US"/>
        </w:rPr>
        <w:t>RMSI CORESET multiplexing pattern 1/2/3</w:t>
      </w:r>
      <w:r w:rsidR="00070D21" w:rsidRPr="002815FA">
        <w:rPr>
          <w:sz w:val="20"/>
          <w:szCs w:val="20"/>
          <w:lang w:val="en-US"/>
        </w:rPr>
        <w:t xml:space="preserve"> for PDSCH scheduled by 0/0a/2 CSS</w:t>
      </w:r>
    </w:p>
    <w:p w14:paraId="3CAD46A1" w14:textId="589F4521" w:rsidR="002C7276" w:rsidRPr="002815FA" w:rsidRDefault="002C7276" w:rsidP="002C7276">
      <w:pPr>
        <w:pStyle w:val="ListParagraph"/>
        <w:numPr>
          <w:ilvl w:val="1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>Total of 3</w:t>
      </w:r>
      <w:r w:rsidR="0048134D" w:rsidRPr="002815FA">
        <w:rPr>
          <w:sz w:val="20"/>
          <w:szCs w:val="20"/>
          <w:lang w:val="en-US"/>
        </w:rPr>
        <w:t xml:space="preserve"> tables, one per</w:t>
      </w:r>
      <w:r w:rsidRPr="002815FA">
        <w:rPr>
          <w:sz w:val="20"/>
          <w:szCs w:val="20"/>
          <w:lang w:val="en-US"/>
        </w:rPr>
        <w:t xml:space="preserve"> pattern</w:t>
      </w:r>
    </w:p>
    <w:p w14:paraId="175E743C" w14:textId="40B8014F" w:rsidR="0048134D" w:rsidRPr="002815FA" w:rsidRDefault="0048134D" w:rsidP="001A5C7B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>Define a</w:t>
      </w:r>
      <w:r w:rsidR="00070D21" w:rsidRPr="002815FA">
        <w:rPr>
          <w:sz w:val="20"/>
          <w:szCs w:val="20"/>
          <w:lang w:val="en-US"/>
        </w:rPr>
        <w:t>t least one</w:t>
      </w:r>
      <w:r w:rsidRPr="002815FA">
        <w:rPr>
          <w:sz w:val="20"/>
          <w:szCs w:val="20"/>
          <w:lang w:val="en-US"/>
        </w:rPr>
        <w:t xml:space="preserve"> </w:t>
      </w:r>
      <w:r w:rsidR="00473777">
        <w:rPr>
          <w:sz w:val="20"/>
          <w:szCs w:val="20"/>
          <w:lang w:val="en-US"/>
        </w:rPr>
        <w:t xml:space="preserve">set of </w:t>
      </w:r>
      <w:r w:rsidRPr="002815FA">
        <w:rPr>
          <w:sz w:val="20"/>
          <w:szCs w:val="20"/>
          <w:lang w:val="en-US"/>
        </w:rPr>
        <w:t>fixed time domain r</w:t>
      </w:r>
      <w:r w:rsidR="00070D21" w:rsidRPr="002815FA">
        <w:rPr>
          <w:sz w:val="20"/>
          <w:szCs w:val="20"/>
          <w:lang w:val="en-US"/>
        </w:rPr>
        <w:t>eso</w:t>
      </w:r>
      <w:r w:rsidRPr="002815FA">
        <w:rPr>
          <w:sz w:val="20"/>
          <w:szCs w:val="20"/>
          <w:lang w:val="en-US"/>
        </w:rPr>
        <w:t xml:space="preserve">urce allocation values for other PDSCH </w:t>
      </w:r>
      <w:r w:rsidR="00070D21" w:rsidRPr="002815FA">
        <w:rPr>
          <w:sz w:val="20"/>
          <w:szCs w:val="20"/>
          <w:lang w:val="en-US"/>
        </w:rPr>
        <w:t xml:space="preserve">scheduled by 1/3 CSS or USS, </w:t>
      </w:r>
      <w:r w:rsidRPr="002815FA">
        <w:rPr>
          <w:sz w:val="20"/>
          <w:szCs w:val="20"/>
          <w:lang w:val="en-US"/>
        </w:rPr>
        <w:t>until RRC-configured table is received</w:t>
      </w:r>
    </w:p>
    <w:p w14:paraId="590E38A9" w14:textId="484618C7" w:rsidR="00070D21" w:rsidRPr="002815FA" w:rsidRDefault="00070D21" w:rsidP="00070D21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 xml:space="preserve">Define at least one </w:t>
      </w:r>
      <w:r w:rsidR="00473777">
        <w:rPr>
          <w:sz w:val="20"/>
          <w:szCs w:val="20"/>
          <w:lang w:val="en-US"/>
        </w:rPr>
        <w:t xml:space="preserve">set of </w:t>
      </w:r>
      <w:r w:rsidRPr="002815FA">
        <w:rPr>
          <w:sz w:val="20"/>
          <w:szCs w:val="20"/>
          <w:lang w:val="en-US"/>
        </w:rPr>
        <w:t>fixed time domain resource allocation values for PUSCH until RRC-configured table is received</w:t>
      </w:r>
    </w:p>
    <w:p w14:paraId="0859925E" w14:textId="22C437CA" w:rsidR="001A5C7B" w:rsidRDefault="002815FA" w:rsidP="00070D21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 xml:space="preserve">FFS: </w:t>
      </w:r>
      <w:r w:rsidR="00070D21" w:rsidRPr="002815FA">
        <w:rPr>
          <w:sz w:val="20"/>
          <w:szCs w:val="20"/>
          <w:lang w:val="en-US"/>
        </w:rPr>
        <w:t>Request RAN2 to introduce possibility for providing the RRC-confiugred table in SIB1</w:t>
      </w:r>
    </w:p>
    <w:p w14:paraId="39A40A3E" w14:textId="77777777" w:rsidR="009D4F88" w:rsidRDefault="009D4F88" w:rsidP="009D4F88">
      <w:pPr>
        <w:rPr>
          <w:lang w:val="en-US"/>
        </w:rPr>
      </w:pPr>
    </w:p>
    <w:p w14:paraId="5C9CFD26" w14:textId="7988D71E" w:rsidR="009D4F88" w:rsidRDefault="009D4F88" w:rsidP="009D4F88">
      <w:pPr>
        <w:rPr>
          <w:b/>
          <w:lang w:val="en-US"/>
        </w:rPr>
      </w:pPr>
      <w:r w:rsidRPr="009D4F88">
        <w:rPr>
          <w:b/>
          <w:highlight w:val="yellow"/>
          <w:lang w:val="en-US"/>
        </w:rPr>
        <w:t>Possible tables</w:t>
      </w:r>
    </w:p>
    <w:p w14:paraId="66BC3A64" w14:textId="486CF3C4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Resource allocation for PDSCH scheduled using CORESET #0 and multiplexing pattern 1</w:t>
      </w:r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112"/>
        <w:gridCol w:w="1546"/>
        <w:gridCol w:w="1983"/>
        <w:gridCol w:w="1983"/>
      </w:tblGrid>
      <w:tr w:rsidR="009D4F88" w:rsidRPr="0053311D" w14:paraId="0C71C30E" w14:textId="77777777" w:rsidTr="009D4F88">
        <w:trPr>
          <w:jc w:val="center"/>
        </w:trPr>
        <w:tc>
          <w:tcPr>
            <w:tcW w:w="543" w:type="dxa"/>
          </w:tcPr>
          <w:p w14:paraId="08D4A9BF" w14:textId="77777777" w:rsidR="009D4F88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6180BBE8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22B5A3FA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D60687E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669565DD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8E3E57" w:rsidRPr="0053311D" w14:paraId="32733E3F" w14:textId="77777777" w:rsidTr="009D4F88">
        <w:trPr>
          <w:jc w:val="center"/>
        </w:trPr>
        <w:tc>
          <w:tcPr>
            <w:tcW w:w="543" w:type="dxa"/>
          </w:tcPr>
          <w:p w14:paraId="0354958E" w14:textId="77777777" w:rsidR="008E3E57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5EFA152B" w14:textId="1270E154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3B0AEF63" w14:textId="0F81079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D8E6E80" w14:textId="640D0EE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C31ED8E" w14:textId="6401DF6D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8E3E57" w:rsidRPr="0053311D" w14:paraId="744F94C4" w14:textId="77777777" w:rsidTr="009D4F88">
        <w:trPr>
          <w:jc w:val="center"/>
        </w:trPr>
        <w:tc>
          <w:tcPr>
            <w:tcW w:w="543" w:type="dxa"/>
          </w:tcPr>
          <w:p w14:paraId="0A27D2AD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34C9FDE1" w14:textId="36E5502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441D8212" w14:textId="1641F105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13C481" w14:textId="7AC80D67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00666C26" w14:textId="67B7184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0</w:t>
            </w:r>
          </w:p>
        </w:tc>
      </w:tr>
      <w:tr w:rsidR="008E3E57" w:rsidRPr="0053311D" w14:paraId="19C82CA6" w14:textId="77777777" w:rsidTr="009D4F88">
        <w:trPr>
          <w:jc w:val="center"/>
        </w:trPr>
        <w:tc>
          <w:tcPr>
            <w:tcW w:w="543" w:type="dxa"/>
          </w:tcPr>
          <w:p w14:paraId="2C0B0E6E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3F355120" w14:textId="762B89B3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7B76172E" w14:textId="7F4E886B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C6448C0" w14:textId="02D45C6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2E47F67F" w14:textId="27E95B5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8E3E57" w:rsidRPr="0053311D" w14:paraId="4E54BFCF" w14:textId="77777777" w:rsidTr="009D4F88">
        <w:trPr>
          <w:jc w:val="center"/>
        </w:trPr>
        <w:tc>
          <w:tcPr>
            <w:tcW w:w="543" w:type="dxa"/>
          </w:tcPr>
          <w:p w14:paraId="2F658CDC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65D9A25F" w14:textId="3E6211D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6936F72B" w14:textId="535351E7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CB51298" w14:textId="3E79DADE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9975997" w14:textId="63CE493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8E3E57" w:rsidRPr="0053311D" w14:paraId="0D29AFC2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CC1" w14:textId="77777777" w:rsidR="008E3E57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58D0" w14:textId="51305C0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8E3E57">
              <w:rPr>
                <w:rFonts w:eastAsia="Batang"/>
                <w:color w:val="FF0000"/>
                <w:highlight w:val="yellow"/>
                <w:u w:val="single"/>
              </w:rPr>
              <w:t>Type A/Type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F16" w14:textId="39D2E8A0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22CB" w14:textId="6B33125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8CB5" w14:textId="2154B4F5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</w:tr>
      <w:tr w:rsidR="008E3E57" w:rsidRPr="0053311D" w14:paraId="3E8315D5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B34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66E" w14:textId="49AEEAF4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12B" w14:textId="5678653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FE72" w14:textId="63CFA8E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571F" w14:textId="308F690E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2BBEABB9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07D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986" w14:textId="08BE0E56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328C" w14:textId="7E38C15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1FE5" w14:textId="625D5CF3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518F" w14:textId="32C3C15A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1C79FD49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AAB4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4B5" w14:textId="1ADD62D4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B03" w14:textId="3A251D4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61F6" w14:textId="3CE12AD3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0C55" w14:textId="2534A810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8E3E57" w:rsidRPr="0053311D" w14:paraId="0CF711FF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C49" w14:textId="77777777" w:rsidR="008E3E57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9EE" w14:textId="7020254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E5C9" w14:textId="1C423EB4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1DF3" w14:textId="346C3E4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A328" w14:textId="379D2CAA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8E3E57" w:rsidRPr="0053311D" w14:paraId="30A1FDEE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CA7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BA3" w14:textId="23C74290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B78E" w14:textId="2E5148C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862D" w14:textId="7F61080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19AE" w14:textId="487DCE4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8E3E57" w:rsidRPr="0053311D" w14:paraId="089B8306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582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218" w14:textId="1D60778E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2B3" w14:textId="18D747AC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F105" w14:textId="15E5571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0731" w14:textId="1A4B03B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</w:tr>
      <w:tr w:rsidR="008E3E57" w:rsidRPr="0053311D" w14:paraId="3BFA5865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B4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339" w14:textId="6C82CA95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8E3E57">
              <w:rPr>
                <w:rFonts w:eastAsia="Batang"/>
                <w:color w:val="FF0000"/>
                <w:highlight w:val="yellow"/>
                <w:u w:val="single"/>
              </w:rPr>
              <w:t>Type A/Type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5AFC" w14:textId="5E6D957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81D" w14:textId="2D0C2CD5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F009" w14:textId="4720B41B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472C044A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5AB3" w14:textId="760CD0E6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  <w:r w:rsidR="00473777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BF2" w14:textId="52BC393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15D" w14:textId="19EC0BB0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CD72" w14:textId="0F89197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84E2D" w14:textId="19A27207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247DB880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72F4" w14:textId="02C5D3C5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  <w:r w:rsidR="00473777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64E" w14:textId="0272ECF2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E5A" w14:textId="0DF8B14C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41BD" w14:textId="2672BC75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D0D9" w14:textId="6A2FE22C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8E3E57" w:rsidRPr="0053311D" w14:paraId="7012D142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BAA" w14:textId="6CDBEA6E" w:rsidR="008E3E5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DEF8" w14:textId="66934DCD" w:rsidR="008E3E57" w:rsidRPr="0073280F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25B" w14:textId="18B658A0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1D6A" w14:textId="1AB48F2D" w:rsidR="008E3E5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24C2" w14:textId="4A04A9F2" w:rsidR="008E3E5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631D58FA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E75" w14:textId="5305E5D0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CA8" w14:textId="0801AD67" w:rsidR="00473777" w:rsidRPr="0073280F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DD0" w14:textId="0B88F4B3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1B05" w14:textId="0D254760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95B0" w14:textId="2FF87B56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CEE2382" w14:textId="6E3F5776" w:rsidR="009D4F88" w:rsidRDefault="009D4F88" w:rsidP="009D4F88">
      <w:pPr>
        <w:rPr>
          <w:lang w:val="en-US"/>
        </w:rPr>
      </w:pPr>
    </w:p>
    <w:p w14:paraId="20AE472B" w14:textId="7F3082E3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Resource allocation for PDSCH scheduled using CORESET #0 and multiplexing pattern 2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9D4F88" w:rsidRPr="0053311D" w14:paraId="5D07B4DC" w14:textId="77777777" w:rsidTr="009D4F88">
        <w:trPr>
          <w:jc w:val="center"/>
        </w:trPr>
        <w:tc>
          <w:tcPr>
            <w:tcW w:w="718" w:type="dxa"/>
          </w:tcPr>
          <w:p w14:paraId="14412161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21AA3CB7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1AE7EDFB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EA1842F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2558DC49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9D4F88" w:rsidRPr="0053311D" w14:paraId="75EB9423" w14:textId="77777777" w:rsidTr="009D4F88">
        <w:trPr>
          <w:jc w:val="center"/>
        </w:trPr>
        <w:tc>
          <w:tcPr>
            <w:tcW w:w="718" w:type="dxa"/>
          </w:tcPr>
          <w:p w14:paraId="0BB23BA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4FA8614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</w:tcPr>
          <w:p w14:paraId="09A9675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2EE606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DF61E0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2D69979" w14:textId="77777777" w:rsidTr="009D4F88">
        <w:trPr>
          <w:jc w:val="center"/>
        </w:trPr>
        <w:tc>
          <w:tcPr>
            <w:tcW w:w="718" w:type="dxa"/>
          </w:tcPr>
          <w:p w14:paraId="699F047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147C205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78F1061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183767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3B63E86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2AF2175B" w14:textId="77777777" w:rsidTr="009D4F88">
        <w:trPr>
          <w:jc w:val="center"/>
        </w:trPr>
        <w:tc>
          <w:tcPr>
            <w:tcW w:w="718" w:type="dxa"/>
          </w:tcPr>
          <w:p w14:paraId="7DCA6E5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59F76F4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0474AA6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ABAAA7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362B01D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37E3735C" w14:textId="77777777" w:rsidTr="009D4F88">
        <w:trPr>
          <w:jc w:val="center"/>
        </w:trPr>
        <w:tc>
          <w:tcPr>
            <w:tcW w:w="718" w:type="dxa"/>
          </w:tcPr>
          <w:p w14:paraId="2476C2C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7B1AC8B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4D92394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DACC9F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68CDBD4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2F491A69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21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C1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C6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80C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5CA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1254C98B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58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47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75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ECD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744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4E8B39E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A7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226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6AF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2DC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D1C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4E6933FD" w14:textId="20157308" w:rsidR="009D4F88" w:rsidRDefault="009D4F88" w:rsidP="009D4F88">
      <w:pPr>
        <w:rPr>
          <w:lang w:val="en-US"/>
        </w:rPr>
      </w:pPr>
    </w:p>
    <w:p w14:paraId="54E4A4EF" w14:textId="510E5E7A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Resource allocation for PDSCH scheduled using CORESET #0 and multiplexing pattern 3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9D4F88" w:rsidRPr="0053311D" w14:paraId="2A325BAA" w14:textId="77777777" w:rsidTr="009D4F88">
        <w:trPr>
          <w:jc w:val="center"/>
        </w:trPr>
        <w:tc>
          <w:tcPr>
            <w:tcW w:w="718" w:type="dxa"/>
          </w:tcPr>
          <w:p w14:paraId="629848DA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072FBFD8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4DDF837B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12C3E080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7F8847AB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9D4F88" w:rsidRPr="0053311D" w14:paraId="3CED98E2" w14:textId="77777777" w:rsidTr="009D4F88">
        <w:trPr>
          <w:jc w:val="center"/>
        </w:trPr>
        <w:tc>
          <w:tcPr>
            <w:tcW w:w="718" w:type="dxa"/>
          </w:tcPr>
          <w:p w14:paraId="68F35C00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5B1D64A2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</w:tcPr>
          <w:p w14:paraId="11AA85A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5D51EB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6C095422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6C456CCA" w14:textId="77777777" w:rsidTr="009D4F88">
        <w:trPr>
          <w:jc w:val="center"/>
        </w:trPr>
        <w:tc>
          <w:tcPr>
            <w:tcW w:w="718" w:type="dxa"/>
          </w:tcPr>
          <w:p w14:paraId="020EEBC0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1176C97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151BB43A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62DDBEF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6FF3851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9FC38A1" w14:textId="77777777" w:rsidTr="009D4F88">
        <w:trPr>
          <w:jc w:val="center"/>
        </w:trPr>
        <w:tc>
          <w:tcPr>
            <w:tcW w:w="718" w:type="dxa"/>
          </w:tcPr>
          <w:p w14:paraId="3E6B6C7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3A2C8DB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5A45445A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E5C043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1B1B864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0F69592" w14:textId="77777777" w:rsidTr="009D4F88">
        <w:trPr>
          <w:jc w:val="center"/>
        </w:trPr>
        <w:tc>
          <w:tcPr>
            <w:tcW w:w="718" w:type="dxa"/>
          </w:tcPr>
          <w:p w14:paraId="2C15273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428F5C8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10DE5DB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DBD52A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14:paraId="2318941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ED4B9A4" w14:textId="77777777" w:rsidR="009D4F88" w:rsidRDefault="009D4F88" w:rsidP="009D4F88">
      <w:pPr>
        <w:pStyle w:val="Caption"/>
        <w:keepNext/>
      </w:pPr>
    </w:p>
    <w:p w14:paraId="74C9B5E1" w14:textId="08C97436" w:rsidR="00473777" w:rsidRPr="00232C3F" w:rsidRDefault="00473777" w:rsidP="00473777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Default resource allocation for PDSCH scheduled using other than CORESET#0</w:t>
      </w:r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109"/>
        <w:gridCol w:w="1543"/>
        <w:gridCol w:w="1979"/>
        <w:gridCol w:w="1979"/>
      </w:tblGrid>
      <w:tr w:rsidR="00473777" w:rsidRPr="0053311D" w14:paraId="1AFD240A" w14:textId="77777777" w:rsidTr="00C46E6F">
        <w:trPr>
          <w:jc w:val="center"/>
        </w:trPr>
        <w:tc>
          <w:tcPr>
            <w:tcW w:w="543" w:type="dxa"/>
          </w:tcPr>
          <w:p w14:paraId="79537C29" w14:textId="77777777" w:rsidR="00473777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12CF21D1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2F50F836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04F0CAD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03A6399E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473777" w:rsidRPr="0053311D" w14:paraId="20E1129D" w14:textId="77777777" w:rsidTr="00C46E6F">
        <w:trPr>
          <w:jc w:val="center"/>
        </w:trPr>
        <w:tc>
          <w:tcPr>
            <w:tcW w:w="543" w:type="dxa"/>
          </w:tcPr>
          <w:p w14:paraId="7C5C4B9A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7BCD4715" w14:textId="23F910A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0D2CDF74" w14:textId="536A3798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D850B22" w14:textId="34A1693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408CE59" w14:textId="58D03F1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473777" w:rsidRPr="0053311D" w14:paraId="4E6D4C62" w14:textId="77777777" w:rsidTr="00C46E6F">
        <w:trPr>
          <w:jc w:val="center"/>
        </w:trPr>
        <w:tc>
          <w:tcPr>
            <w:tcW w:w="543" w:type="dxa"/>
          </w:tcPr>
          <w:p w14:paraId="7593C22F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408D8B45" w14:textId="0164B27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1124BC32" w14:textId="5BB2A1CB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95493BE" w14:textId="68C1AD66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CB4C819" w14:textId="72514572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7340F6EC" w14:textId="77777777" w:rsidTr="00C46E6F">
        <w:trPr>
          <w:jc w:val="center"/>
        </w:trPr>
        <w:tc>
          <w:tcPr>
            <w:tcW w:w="543" w:type="dxa"/>
          </w:tcPr>
          <w:p w14:paraId="52183B9E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06B40B72" w14:textId="2713229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4427CF3C" w14:textId="09C7D4E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645FAD3" w14:textId="7ECB322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5B45C2E" w14:textId="3C52B94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1ACB6CF7" w14:textId="77777777" w:rsidTr="00C46E6F">
        <w:trPr>
          <w:jc w:val="center"/>
        </w:trPr>
        <w:tc>
          <w:tcPr>
            <w:tcW w:w="543" w:type="dxa"/>
          </w:tcPr>
          <w:p w14:paraId="1E4DAE01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25190FFE" w14:textId="72994EB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4D873C85" w14:textId="3E016087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8298B76" w14:textId="3075E6E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CD82334" w14:textId="490A3601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45029108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8DD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48D" w14:textId="0AF1F41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CE4" w14:textId="0EE6095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EE3D" w14:textId="747FE0A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7519B" w14:textId="2CE8DB2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3FEDA5B4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510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288" w14:textId="2DB4533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C55" w14:textId="72C597A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62F3" w14:textId="2BA78C7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D559" w14:textId="5544D82B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0</w:t>
            </w:r>
          </w:p>
        </w:tc>
      </w:tr>
      <w:tr w:rsidR="00473777" w:rsidRPr="0053311D" w14:paraId="7071E2C4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34C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A56" w14:textId="40578E8B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2E8" w14:textId="105F8D2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5AED" w14:textId="7BB44A7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1E79" w14:textId="6C1010F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473777" w:rsidRPr="0053311D" w14:paraId="54126E8B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F19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2B3" w14:textId="2807B4F2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717" w14:textId="2FE0BF0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13EF" w14:textId="2A5435A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84DB" w14:textId="2FAE30C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224C1481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20C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5140" w14:textId="1A5BF6A6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463" w14:textId="2ECB3C6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F664" w14:textId="5A445EA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0770" w14:textId="3D8E07B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473777" w:rsidRPr="0053311D" w14:paraId="105176D8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E9" w14:textId="667C156E" w:rsidR="00473777" w:rsidRPr="00D50546" w:rsidRDefault="0047377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9</w:t>
            </w:r>
            <w:r w:rsidR="00D50546">
              <w:rPr>
                <w:rFonts w:eastAsia="Batang"/>
                <w:color w:val="FF0000"/>
                <w:highlight w:val="yellow"/>
                <w:u w:val="single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F64" w14:textId="46C23AD1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384" w14:textId="439E4638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CDAB" w14:textId="41FE2F40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F43C" w14:textId="4F6BCD3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52BB8147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F62A" w14:textId="414F1C0A" w:rsidR="00473777" w:rsidRPr="00D50546" w:rsidRDefault="0047377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10</w:t>
            </w:r>
            <w:r w:rsidR="00D50546">
              <w:rPr>
                <w:rFonts w:eastAsia="Batang"/>
                <w:color w:val="FF0000"/>
                <w:highlight w:val="yellow"/>
                <w:u w:val="single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7DDB" w14:textId="187666CC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0CF" w14:textId="225145A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FC29" w14:textId="73A654E7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64E6" w14:textId="4E857E0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663BC4DC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3B2" w14:textId="12F387DF" w:rsidR="00473777" w:rsidRPr="00D50546" w:rsidRDefault="0047377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11</w:t>
            </w:r>
            <w:r w:rsidR="00D50546">
              <w:rPr>
                <w:rFonts w:eastAsia="Batang"/>
                <w:color w:val="FF0000"/>
                <w:highlight w:val="yellow"/>
                <w:u w:val="single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AE1" w14:textId="22508189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CEA" w14:textId="07C11382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592C" w14:textId="08B08A12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B07E" w14:textId="56C3991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5C3EB885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C20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94B" w14:textId="72699A5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200" w14:textId="0D3DCB17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184D" w14:textId="4F9AE92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14B2" w14:textId="7AEA3820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535AC9FA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A792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366" w14:textId="4A342B7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C789" w14:textId="0250E231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8054" w14:textId="11C741A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DAC6" w14:textId="52567DC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473777" w:rsidRPr="0053311D" w14:paraId="4F0A7004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2D0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AFB" w14:textId="1F467586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BB9" w14:textId="36045FA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0832" w14:textId="2A2A9D54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44A6" w14:textId="6C34424D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17959DB9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2FE1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031" w14:textId="5BC62BED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F64" w14:textId="1C5FE3EC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2621" w14:textId="0C75B6DA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A1EC" w14:textId="33DD9BF0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</w:tr>
      <w:tr w:rsidR="00D50546" w:rsidRPr="0053311D" w14:paraId="7956E575" w14:textId="77777777" w:rsidTr="00D50546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387" w14:textId="4D649D5A" w:rsidR="00D50546" w:rsidRPr="00D50546" w:rsidRDefault="00D50546" w:rsidP="00C46E6F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>
              <w:rPr>
                <w:rFonts w:eastAsia="Batang"/>
                <w:color w:val="FF0000"/>
                <w:highlight w:val="yellow"/>
                <w:u w:val="single"/>
              </w:rPr>
              <w:t>9**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2EA5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72D7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18887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AEF0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D50546" w:rsidRPr="0053311D" w14:paraId="1E9CD179" w14:textId="77777777" w:rsidTr="00D50546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328" w14:textId="2C47D938" w:rsidR="00D50546" w:rsidRPr="00D50546" w:rsidRDefault="00D50546" w:rsidP="00C46E6F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</w:t>
            </w:r>
            <w:r>
              <w:rPr>
                <w:rFonts w:eastAsia="Batang"/>
                <w:color w:val="FF0000"/>
                <w:highlight w:val="yellow"/>
                <w:u w:val="single"/>
              </w:rPr>
              <w:t>0**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D81" w14:textId="77777777" w:rsidR="00D50546" w:rsidRPr="0073280F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A4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CAE3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24CD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D50546" w:rsidRPr="0053311D" w14:paraId="36FF0B13" w14:textId="77777777" w:rsidTr="00D50546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D252" w14:textId="371772BC" w:rsidR="00D50546" w:rsidRPr="00D50546" w:rsidRDefault="00D50546" w:rsidP="00C46E6F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</w:t>
            </w:r>
            <w:r>
              <w:rPr>
                <w:rFonts w:eastAsia="Batang"/>
                <w:color w:val="FF0000"/>
                <w:highlight w:val="yellow"/>
                <w:u w:val="single"/>
              </w:rPr>
              <w:t>1**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294" w14:textId="77777777" w:rsidR="00D50546" w:rsidRPr="0073280F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9D8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3639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DAD6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CDA570A" w14:textId="7D13FE4F" w:rsidR="00D50546" w:rsidRPr="00D50546" w:rsidRDefault="00D50546" w:rsidP="00D50546">
      <w:pPr>
        <w:spacing w:after="0"/>
        <w:ind w:left="568"/>
        <w:rPr>
          <w:color w:val="FF0000"/>
          <w:u w:val="single"/>
        </w:rPr>
      </w:pPr>
      <w:r w:rsidRPr="00D50546">
        <w:rPr>
          <w:color w:val="FF0000"/>
          <w:u w:val="single"/>
        </w:rPr>
        <w:t>* Applicable only if scheduled with a CORESET residing within the first two symbols in the slot</w:t>
      </w:r>
    </w:p>
    <w:p w14:paraId="61D08484" w14:textId="6D29ED0D" w:rsidR="00473777" w:rsidRPr="00D50546" w:rsidRDefault="00D50546" w:rsidP="00D50546">
      <w:pPr>
        <w:spacing w:after="0"/>
        <w:ind w:left="568"/>
        <w:rPr>
          <w:color w:val="FF0000"/>
          <w:u w:val="single"/>
          <w:lang w:val="en-US"/>
        </w:rPr>
      </w:pPr>
      <w:r w:rsidRPr="00D50546">
        <w:rPr>
          <w:color w:val="FF0000"/>
          <w:u w:val="single"/>
          <w:lang w:val="en-US"/>
        </w:rPr>
        <w:t>**not applicable if CORESET not in the first two symbols of the slot</w:t>
      </w:r>
    </w:p>
    <w:p w14:paraId="7C78057A" w14:textId="77777777" w:rsidR="00D50546" w:rsidRDefault="00D50546" w:rsidP="00D50546">
      <w:pPr>
        <w:spacing w:after="0"/>
        <w:rPr>
          <w:lang w:val="en-US"/>
        </w:rPr>
      </w:pPr>
    </w:p>
    <w:p w14:paraId="632D03DC" w14:textId="3F54451A" w:rsidR="00473777" w:rsidRPr="00232C3F" w:rsidRDefault="00473777" w:rsidP="00473777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>Table 6.1.2.1-x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Default resource allocation for PUSCH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473777" w:rsidRPr="0053311D" w14:paraId="0554AA11" w14:textId="77777777" w:rsidTr="00C46E6F">
        <w:trPr>
          <w:jc w:val="center"/>
        </w:trPr>
        <w:tc>
          <w:tcPr>
            <w:tcW w:w="718" w:type="dxa"/>
          </w:tcPr>
          <w:p w14:paraId="50FA0D2D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23D853A9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PUSCH mapping type</w:t>
            </w:r>
          </w:p>
        </w:tc>
        <w:tc>
          <w:tcPr>
            <w:tcW w:w="1546" w:type="dxa"/>
          </w:tcPr>
          <w:p w14:paraId="3D0E4BD8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>
              <w:rPr>
                <w:rFonts w:eastAsia="Batang"/>
                <w:i/>
                <w:color w:val="FF0000"/>
                <w:u w:val="single"/>
                <w:vertAlign w:val="subscript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688061F3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203AA83B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473777" w:rsidRPr="0053311D" w14:paraId="778BAC3A" w14:textId="77777777" w:rsidTr="00C46E6F">
        <w:trPr>
          <w:jc w:val="center"/>
        </w:trPr>
        <w:tc>
          <w:tcPr>
            <w:tcW w:w="718" w:type="dxa"/>
          </w:tcPr>
          <w:p w14:paraId="1C0CFE5B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3986BB08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00C1F0C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2B3FF2F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F57D4CD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73B4F590" w14:textId="77777777" w:rsidTr="00C46E6F">
        <w:trPr>
          <w:jc w:val="center"/>
        </w:trPr>
        <w:tc>
          <w:tcPr>
            <w:tcW w:w="718" w:type="dxa"/>
          </w:tcPr>
          <w:p w14:paraId="445B16D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75892EC4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</w:tcPr>
          <w:p w14:paraId="2AD41987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25E4217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E5A342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3F9CAD35" w14:textId="77777777" w:rsidTr="00C46E6F">
        <w:trPr>
          <w:jc w:val="center"/>
        </w:trPr>
        <w:tc>
          <w:tcPr>
            <w:tcW w:w="718" w:type="dxa"/>
          </w:tcPr>
          <w:p w14:paraId="003D864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535634E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</w:tcPr>
          <w:p w14:paraId="2D376DB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4278BC67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CE09AB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74306968" w14:textId="77777777" w:rsidTr="00C46E6F">
        <w:trPr>
          <w:jc w:val="center"/>
        </w:trPr>
        <w:tc>
          <w:tcPr>
            <w:tcW w:w="718" w:type="dxa"/>
          </w:tcPr>
          <w:p w14:paraId="78ADA9B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395494B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7CD92197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30EA8F2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318270DC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36657478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18C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79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2A6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C140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914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0A854A31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3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2C5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D6B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812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490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7F1BA063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99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94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AB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B73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8F2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1D1EC2E3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D82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4B2" w14:textId="77777777" w:rsidR="00473777" w:rsidRPr="0073280F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CCA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C034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573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1F6F8F97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E6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6C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9F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7EF7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B2B4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</w:tr>
      <w:tr w:rsidR="00473777" w:rsidRPr="0053311D" w14:paraId="203F82BE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26C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C668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76E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6658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209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15DE0A64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769C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125E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75DE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97B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5D89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45C62B92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BF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060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3976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326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0DF4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58A87FF0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96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3A4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AE6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9EF7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5BC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4786C853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F3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CEF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F31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261A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7322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7F478D3A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45A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AF4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A8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E273D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2E77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</w:tbl>
    <w:p w14:paraId="7701EFF7" w14:textId="77777777" w:rsidR="00473777" w:rsidRDefault="00473777" w:rsidP="00473777">
      <w:pPr>
        <w:spacing w:after="120"/>
        <w:jc w:val="both"/>
        <w:rPr>
          <w:rFonts w:eastAsia="MS Mincho"/>
          <w:b/>
          <w:iCs/>
          <w:lang w:val="en-US" w:eastAsia="ja-JP"/>
        </w:rPr>
      </w:pPr>
    </w:p>
    <w:p w14:paraId="2E9A8363" w14:textId="141C00A5" w:rsidR="00473777" w:rsidRPr="00075965" w:rsidRDefault="00473777" w:rsidP="00473777">
      <w:pPr>
        <w:pStyle w:val="TH"/>
        <w:rPr>
          <w:i/>
          <w:color w:val="FF0000"/>
          <w:u w:val="single"/>
          <w:vertAlign w:val="subscript"/>
        </w:rPr>
      </w:pPr>
      <w:r>
        <w:rPr>
          <w:color w:val="FF0000"/>
          <w:u w:val="single"/>
        </w:rPr>
        <w:t>Table 6.1.2.1-x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 xml:space="preserve">Definition of value </w:t>
      </w:r>
      <w:r>
        <w:rPr>
          <w:i/>
          <w:color w:val="FF0000"/>
          <w:u w:val="single"/>
        </w:rPr>
        <w:t xml:space="preserve">j </w:t>
      </w:r>
      <w:r>
        <w:rPr>
          <w:color w:val="FF0000"/>
          <w:u w:val="single"/>
        </w:rPr>
        <w:t xml:space="preserve">in determination for </w:t>
      </w:r>
      <w:r>
        <w:rPr>
          <w:i/>
          <w:color w:val="FF0000"/>
          <w:u w:val="single"/>
        </w:rPr>
        <w:t>K</w:t>
      </w:r>
      <w:r>
        <w:rPr>
          <w:i/>
          <w:color w:val="FF0000"/>
          <w:u w:val="single"/>
          <w:vertAlign w:val="subscript"/>
        </w:rPr>
        <w:t>2</w:t>
      </w:r>
    </w:p>
    <w:tbl>
      <w:tblPr>
        <w:tblW w:w="5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4026"/>
      </w:tblGrid>
      <w:tr w:rsidR="00473777" w:rsidRPr="0053311D" w14:paraId="17D51FFC" w14:textId="77777777" w:rsidTr="00C46E6F">
        <w:trPr>
          <w:jc w:val="center"/>
        </w:trPr>
        <w:tc>
          <w:tcPr>
            <w:tcW w:w="1369" w:type="dxa"/>
          </w:tcPr>
          <w:p w14:paraId="78AF36D7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 w:cs="Arial"/>
                <w:i/>
                <w:color w:val="FF0000"/>
                <w:u w:val="single"/>
              </w:rPr>
              <w:t>µ</w:t>
            </w:r>
          </w:p>
        </w:tc>
        <w:tc>
          <w:tcPr>
            <w:tcW w:w="4026" w:type="dxa"/>
          </w:tcPr>
          <w:p w14:paraId="74D7DA0D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j</w:t>
            </w:r>
          </w:p>
        </w:tc>
      </w:tr>
      <w:tr w:rsidR="00473777" w:rsidRPr="0053311D" w14:paraId="7220D8BC" w14:textId="77777777" w:rsidTr="00C46E6F">
        <w:trPr>
          <w:jc w:val="center"/>
        </w:trPr>
        <w:tc>
          <w:tcPr>
            <w:tcW w:w="1369" w:type="dxa"/>
          </w:tcPr>
          <w:p w14:paraId="6638B26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4026" w:type="dxa"/>
          </w:tcPr>
          <w:p w14:paraId="2820170B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45D7ABEB" w14:textId="77777777" w:rsidTr="00C46E6F">
        <w:trPr>
          <w:jc w:val="center"/>
        </w:trPr>
        <w:tc>
          <w:tcPr>
            <w:tcW w:w="1369" w:type="dxa"/>
          </w:tcPr>
          <w:p w14:paraId="71279908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4026" w:type="dxa"/>
          </w:tcPr>
          <w:p w14:paraId="1726C81D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564D41D5" w14:textId="77777777" w:rsidTr="00C46E6F">
        <w:trPr>
          <w:jc w:val="center"/>
        </w:trPr>
        <w:tc>
          <w:tcPr>
            <w:tcW w:w="1369" w:type="dxa"/>
          </w:tcPr>
          <w:p w14:paraId="7DEB36B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4026" w:type="dxa"/>
          </w:tcPr>
          <w:p w14:paraId="439F6E0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40404C23" w14:textId="77777777" w:rsidTr="00C46E6F">
        <w:trPr>
          <w:trHeight w:val="60"/>
          <w:jc w:val="center"/>
        </w:trPr>
        <w:tc>
          <w:tcPr>
            <w:tcW w:w="1369" w:type="dxa"/>
          </w:tcPr>
          <w:p w14:paraId="6CE37E2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4026" w:type="dxa"/>
          </w:tcPr>
          <w:p w14:paraId="6E6BFFC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</w:tr>
    </w:tbl>
    <w:p w14:paraId="7DB5A245" w14:textId="77777777" w:rsidR="00473777" w:rsidRPr="00075965" w:rsidRDefault="00473777" w:rsidP="00473777"/>
    <w:p w14:paraId="71EAB9BE" w14:textId="77777777" w:rsidR="009D4F88" w:rsidRPr="009D4F88" w:rsidRDefault="009D4F88" w:rsidP="009D4F88">
      <w:pPr>
        <w:rPr>
          <w:lang w:val="en-US"/>
        </w:rPr>
      </w:pPr>
    </w:p>
    <w:sectPr w:rsidR="009D4F88" w:rsidRPr="009D4F88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4A398" w14:textId="77777777" w:rsidR="009D3306" w:rsidRDefault="009D3306">
      <w:r>
        <w:separator/>
      </w:r>
    </w:p>
  </w:endnote>
  <w:endnote w:type="continuationSeparator" w:id="0">
    <w:p w14:paraId="74B35106" w14:textId="77777777" w:rsidR="009D3306" w:rsidRDefault="009D3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FCD80" w14:textId="77777777" w:rsidR="009D3306" w:rsidRDefault="009D3306">
      <w:r>
        <w:separator/>
      </w:r>
    </w:p>
  </w:footnote>
  <w:footnote w:type="continuationSeparator" w:id="0">
    <w:p w14:paraId="187BC6C4" w14:textId="77777777" w:rsidR="009D3306" w:rsidRDefault="009D3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9E"/>
    <w:rsid w:val="00030048"/>
    <w:rsid w:val="0003072D"/>
    <w:rsid w:val="000314CD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BBA"/>
    <w:rsid w:val="00072FF5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3454"/>
    <w:rsid w:val="00753BB5"/>
    <w:rsid w:val="007544F1"/>
    <w:rsid w:val="00755E4A"/>
    <w:rsid w:val="00756832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15EE"/>
    <w:rsid w:val="00851A8E"/>
    <w:rsid w:val="00851EC7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4081B"/>
    <w:rsid w:val="00D413C3"/>
    <w:rsid w:val="00D42240"/>
    <w:rsid w:val="00D427C3"/>
    <w:rsid w:val="00D42EB8"/>
    <w:rsid w:val="00D43D3C"/>
    <w:rsid w:val="00D43E0B"/>
    <w:rsid w:val="00D44932"/>
    <w:rsid w:val="00D46111"/>
    <w:rsid w:val="00D4662F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5AIRPNAIUNRU-1830940522-2757</_dlc_DocId>
    <_dlc_DocIdUrl xmlns="71c5aaf6-e6ce-465b-b873-5148d2a4c105">
      <Url>https://nokia.sharepoint.com/sites/c5g/5gradio/_layouts/15/DocIdRedir.aspx?ID=5AIRPNAIUNRU-1830940522-2757</Url>
      <Description>5AIRPNAIUNRU-1830940522-2757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B48A9-4C1C-4B81-8855-2A5EA296E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EEF0A2-CC70-48F0-9B04-80645316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155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7</cp:revision>
  <cp:lastPrinted>2016-06-20T11:35:00Z</cp:lastPrinted>
  <dcterms:created xsi:type="dcterms:W3CDTF">2018-02-28T16:01:00Z</dcterms:created>
  <dcterms:modified xsi:type="dcterms:W3CDTF">2018-03-01T16:05:00Z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d1d88792-8b03-4a73-87cc-b28c5123fc69</vt:lpwstr>
  </property>
</Properties>
</file>